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522D" w14:textId="77777777" w:rsidR="00A515FB" w:rsidRDefault="00A515FB" w:rsidP="00A51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JUSTE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2984411" w14:textId="77777777" w:rsidR="00A515FB" w:rsidRDefault="00A515FB" w:rsidP="00A51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Canon of </w:t>
      </w:r>
      <w:proofErr w:type="spellStart"/>
      <w:r>
        <w:rPr>
          <w:rFonts w:cs="Times New Roman"/>
          <w:szCs w:val="24"/>
        </w:rPr>
        <w:t>Hertland</w:t>
      </w:r>
      <w:proofErr w:type="spellEnd"/>
      <w:r>
        <w:rPr>
          <w:rFonts w:cs="Times New Roman"/>
          <w:szCs w:val="24"/>
        </w:rPr>
        <w:t>.</w:t>
      </w:r>
    </w:p>
    <w:p w14:paraId="1678111A" w14:textId="77777777" w:rsidR="00A515FB" w:rsidRDefault="00A515FB" w:rsidP="00A515FB">
      <w:pPr>
        <w:pStyle w:val="NoSpacing"/>
        <w:rPr>
          <w:rFonts w:cs="Times New Roman"/>
          <w:szCs w:val="24"/>
        </w:rPr>
      </w:pPr>
    </w:p>
    <w:p w14:paraId="1734CC84" w14:textId="77777777" w:rsidR="00A515FB" w:rsidRDefault="00A515FB" w:rsidP="00A515FB">
      <w:pPr>
        <w:pStyle w:val="NoSpacing"/>
        <w:rPr>
          <w:rFonts w:cs="Times New Roman"/>
          <w:szCs w:val="24"/>
        </w:rPr>
      </w:pPr>
    </w:p>
    <w:p w14:paraId="5F96B506" w14:textId="77777777" w:rsidR="00A515FB" w:rsidRDefault="00A515FB" w:rsidP="00A51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33AB958D" w14:textId="77777777" w:rsidR="00A515FB" w:rsidRDefault="00A515FB" w:rsidP="00A515F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58950B0D" w14:textId="77777777" w:rsidR="00A515FB" w:rsidRDefault="00A515FB" w:rsidP="00A515FB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68D5E0D7" w14:textId="77777777" w:rsidR="00A515FB" w:rsidRDefault="00A515FB" w:rsidP="00A515FB">
      <w:pPr>
        <w:pStyle w:val="NoSpacing"/>
        <w:rPr>
          <w:rFonts w:cs="Times New Roman"/>
          <w:szCs w:val="24"/>
        </w:rPr>
      </w:pPr>
    </w:p>
    <w:p w14:paraId="701F8041" w14:textId="77777777" w:rsidR="00A515FB" w:rsidRDefault="00A515FB" w:rsidP="00A515FB">
      <w:pPr>
        <w:pStyle w:val="NoSpacing"/>
        <w:rPr>
          <w:rFonts w:cs="Times New Roman"/>
          <w:szCs w:val="24"/>
        </w:rPr>
      </w:pPr>
    </w:p>
    <w:p w14:paraId="038829E4" w14:textId="77777777" w:rsidR="00A515FB" w:rsidRDefault="00A515FB" w:rsidP="00A51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616349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E8238" w14:textId="77777777" w:rsidR="00A515FB" w:rsidRDefault="00A515FB" w:rsidP="009139A6">
      <w:r>
        <w:separator/>
      </w:r>
    </w:p>
  </w:endnote>
  <w:endnote w:type="continuationSeparator" w:id="0">
    <w:p w14:paraId="761CBE33" w14:textId="77777777" w:rsidR="00A515FB" w:rsidRDefault="00A515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1A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A7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74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A68C3" w14:textId="77777777" w:rsidR="00A515FB" w:rsidRDefault="00A515FB" w:rsidP="009139A6">
      <w:r>
        <w:separator/>
      </w:r>
    </w:p>
  </w:footnote>
  <w:footnote w:type="continuationSeparator" w:id="0">
    <w:p w14:paraId="6806DED8" w14:textId="77777777" w:rsidR="00A515FB" w:rsidRDefault="00A515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19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53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14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5FB"/>
    <w:rsid w:val="000666E0"/>
    <w:rsid w:val="002510B7"/>
    <w:rsid w:val="005C130B"/>
    <w:rsid w:val="00826F5C"/>
    <w:rsid w:val="009139A6"/>
    <w:rsid w:val="009448BB"/>
    <w:rsid w:val="00947624"/>
    <w:rsid w:val="00A3176C"/>
    <w:rsid w:val="00A515F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2275"/>
  <w15:chartTrackingRefBased/>
  <w15:docId w15:val="{52C4B18E-634E-443D-BC5A-810E5C29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2023-11-06T16:38:00Z</dcterms:created>
  <dcterms:modified xsi:type="dcterms:W3CDTF">2023-11-06T16:39:00Z</dcterms:modified>
</cp:coreProperties>
</file>